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296" w:rsidRDefault="002B1296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2B1296" w:rsidRPr="004C163C" w:rsidRDefault="002B1296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2B1296" w:rsidRPr="004B444B" w:rsidRDefault="002B1296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2B1296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2B1296" w:rsidRPr="004B444B" w:rsidRDefault="002B1296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2B1296" w:rsidRDefault="002B1296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2B1296" w:rsidRPr="00E61551" w:rsidRDefault="002B1296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2B1296" w:rsidRPr="00AE0107" w:rsidRDefault="002B1296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drogi dojazdowej do gruntów rolnych ul. Graniczna</w:t>
      </w:r>
      <w:r w:rsidRPr="0047136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47136F">
        <w:rPr>
          <w:b/>
          <w:sz w:val="28"/>
          <w:szCs w:val="28"/>
        </w:rPr>
        <w:t>w Przybyszewie</w:t>
      </w:r>
      <w:r>
        <w:rPr>
          <w:b/>
          <w:sz w:val="28"/>
          <w:szCs w:val="28"/>
        </w:rPr>
        <w:t xml:space="preserve"> (część)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2B1296" w:rsidRPr="00275863" w:rsidRDefault="002B1296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2B1296" w:rsidRPr="00237778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2B1296" w:rsidRPr="00237778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2B1296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2B1296" w:rsidRPr="00237778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2B1296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2B1296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2B1296" w:rsidRPr="00237778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2B1296" w:rsidRPr="00237778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B1296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2B1296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2B1296" w:rsidRPr="00237778" w:rsidRDefault="002B1296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2B1296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2B1296" w:rsidRPr="004C163C" w:rsidRDefault="002B1296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2B1296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296" w:rsidRDefault="002B129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2B1296" w:rsidRDefault="002B129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296" w:rsidRDefault="002B129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2B1296" w:rsidRDefault="002B1296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296" w:rsidRDefault="002B1296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FS.271.8.2024</w:t>
    </w:r>
  </w:p>
  <w:p w:rsidR="002B1296" w:rsidRPr="00237778" w:rsidRDefault="002B1296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58B1"/>
    <w:rsid w:val="00024238"/>
    <w:rsid w:val="00035EEB"/>
    <w:rsid w:val="00051374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B26CE"/>
    <w:rsid w:val="005B3600"/>
    <w:rsid w:val="005D1B38"/>
    <w:rsid w:val="005F015E"/>
    <w:rsid w:val="005F2313"/>
    <w:rsid w:val="00616D96"/>
    <w:rsid w:val="00645020"/>
    <w:rsid w:val="00675691"/>
    <w:rsid w:val="00681A87"/>
    <w:rsid w:val="00686727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93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213</Words>
  <Characters>1280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36</cp:revision>
  <dcterms:created xsi:type="dcterms:W3CDTF">2021-04-20T12:41:00Z</dcterms:created>
  <dcterms:modified xsi:type="dcterms:W3CDTF">2024-07-31T11:12:00Z</dcterms:modified>
</cp:coreProperties>
</file>